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Guildford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Guildford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Guildford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Guildford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Guildford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Guildford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52.0% </w:t>
      </w:r>
      <w:r w:rsidRPr="004747BF">
        <w:rPr>
          <w:rFonts w:ascii="Libre Franklin Light" w:eastAsia="Times New Roman" w:hAnsi="Libre Franklin Light" w:cs="Calibri Light"/>
        </w:rPr>
        <w:t xml:space="preserve">of those respondents classified as PGSI 8+ in Guildford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Guildford is estimated to be </w:t>
      </w:r>
      <w:r w:rsidRPr="00773DF7">
        <w:rPr>
          <w:rFonts w:ascii="Libre Franklin Light" w:eastAsia="Times New Roman" w:hAnsi="Libre Franklin Light" w:cs="Calibri Light"/>
          <w:b/>
          <w:bCs/>
          <w:color w:val="C45911" w:themeColor="accent2" w:themeShade="BF"/>
        </w:rPr>
        <w:t xml:space="preserve">£2,746,033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Guildford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Guildford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Guildford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Guildford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uild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Guildford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uild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Guildford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Guildford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uild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Guildford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Guildford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Guildford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Guildford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Guildford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Guildford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£2,746,033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Guildford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£44,728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£925,008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£66,264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£18,637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£34,168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£1,657,228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£2,746,033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Guildford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Guildford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Guildford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Guildford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Guildford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Guildford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Guildford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Guildford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Guildford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Guildford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Guildford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Guildford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712B95E-7D3D-4762-9353-B25E4CDC2DE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